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7 - P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7 - Gewerk: Put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